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654" w:rsidRPr="009A0D34" w:rsidRDefault="00992654" w:rsidP="00B5085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A0D34">
        <w:rPr>
          <w:rFonts w:ascii="Times New Roman" w:hAnsi="Times New Roman"/>
          <w:b/>
          <w:sz w:val="24"/>
          <w:szCs w:val="24"/>
          <w:u w:val="single"/>
        </w:rPr>
        <w:t>Структура урока закрепления знаний и способов действий</w:t>
      </w:r>
    </w:p>
    <w:p w:rsidR="00992654" w:rsidRPr="00307890" w:rsidRDefault="00992654" w:rsidP="00307890">
      <w:pPr>
        <w:spacing w:line="240" w:lineRule="auto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sz w:val="24"/>
          <w:szCs w:val="24"/>
        </w:rPr>
        <w:t xml:space="preserve">Предмет </w:t>
      </w:r>
      <w:r w:rsidRPr="00307890">
        <w:rPr>
          <w:rFonts w:ascii="Times New Roman" w:hAnsi="Times New Roman"/>
          <w:b/>
          <w:sz w:val="24"/>
          <w:szCs w:val="24"/>
        </w:rPr>
        <w:t>русский язык 4 класс</w:t>
      </w:r>
      <w:r w:rsidRPr="00307890">
        <w:rPr>
          <w:rFonts w:ascii="Times New Roman" w:hAnsi="Times New Roman"/>
          <w:sz w:val="24"/>
          <w:szCs w:val="24"/>
        </w:rPr>
        <w:t xml:space="preserve">         Дата__________</w:t>
      </w:r>
    </w:p>
    <w:p w:rsidR="00992654" w:rsidRPr="00307890" w:rsidRDefault="00992654" w:rsidP="0030789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</w:rPr>
        <w:t>Тема: Повторяем правила правописания мягкого знака в словах. (1 слайд)</w:t>
      </w:r>
    </w:p>
    <w:p w:rsidR="00992654" w:rsidRPr="00307890" w:rsidRDefault="00992654" w:rsidP="003078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</w:rPr>
        <w:t xml:space="preserve">Цель: </w:t>
      </w:r>
      <w:r w:rsidRPr="00307890">
        <w:rPr>
          <w:rFonts w:ascii="Times New Roman" w:hAnsi="Times New Roman"/>
          <w:sz w:val="24"/>
          <w:szCs w:val="24"/>
        </w:rPr>
        <w:t>Закрепить знания, связанные с правописанием мягкого знака в словах разных частей речи.</w:t>
      </w:r>
    </w:p>
    <w:p w:rsidR="00992654" w:rsidRPr="00307890" w:rsidRDefault="00992654" w:rsidP="0030789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7890">
        <w:rPr>
          <w:rFonts w:ascii="Times New Roman" w:hAnsi="Times New Roman"/>
          <w:sz w:val="24"/>
          <w:szCs w:val="24"/>
        </w:rPr>
        <w:t>З</w:t>
      </w:r>
      <w:r w:rsidRPr="00307890">
        <w:rPr>
          <w:rFonts w:ascii="Times New Roman" w:hAnsi="Times New Roman"/>
          <w:b/>
          <w:sz w:val="24"/>
          <w:szCs w:val="24"/>
        </w:rPr>
        <w:t xml:space="preserve">адачи: </w:t>
      </w:r>
    </w:p>
    <w:p w:rsidR="00992654" w:rsidRPr="00307890" w:rsidRDefault="00992654" w:rsidP="003078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  <w:u w:val="single"/>
        </w:rPr>
        <w:t>Образовательные:</w:t>
      </w:r>
      <w:r w:rsidRPr="00307890">
        <w:rPr>
          <w:rFonts w:ascii="Times New Roman" w:hAnsi="Times New Roman"/>
          <w:sz w:val="24"/>
          <w:szCs w:val="24"/>
        </w:rPr>
        <w:t xml:space="preserve"> повторять орфограммы, связанные с правописанием ь в словах разных частей речи; учить систематизировать изученный материал; совершенствовать умение применять полученные знания в конкретной языковой ситуации.</w:t>
      </w:r>
    </w:p>
    <w:p w:rsidR="00992654" w:rsidRPr="00307890" w:rsidRDefault="00992654" w:rsidP="003078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  <w:u w:val="single"/>
        </w:rPr>
        <w:t>Развивающие:</w:t>
      </w:r>
      <w:r w:rsidRPr="00307890">
        <w:rPr>
          <w:rFonts w:ascii="Times New Roman" w:hAnsi="Times New Roman"/>
          <w:sz w:val="24"/>
          <w:szCs w:val="24"/>
        </w:rPr>
        <w:t xml:space="preserve"> развивать орфографическую зоркость, речевые умения, интерес к русскому языку, умение думать, размышлять, прививать навыки самостоятельной работы, наблюдательность, умение высказываться самим и слушать других.</w:t>
      </w:r>
    </w:p>
    <w:p w:rsidR="00992654" w:rsidRPr="00307890" w:rsidRDefault="00992654" w:rsidP="003078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  <w:u w:val="single"/>
        </w:rPr>
        <w:t>Воспитательные:</w:t>
      </w:r>
      <w:r w:rsidRPr="00307890">
        <w:rPr>
          <w:rFonts w:ascii="Times New Roman" w:hAnsi="Times New Roman"/>
          <w:sz w:val="24"/>
          <w:szCs w:val="24"/>
        </w:rPr>
        <w:t xml:space="preserve"> способствовать воспитанию ответственного отношения к учению, усидчивости и прилежания.</w:t>
      </w:r>
    </w:p>
    <w:p w:rsidR="00992654" w:rsidRPr="00307890" w:rsidRDefault="00992654" w:rsidP="0030789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</w:rPr>
        <w:t>Оборудование:</w:t>
      </w:r>
      <w:r w:rsidRPr="00307890">
        <w:rPr>
          <w:rFonts w:ascii="Times New Roman" w:hAnsi="Times New Roman"/>
          <w:sz w:val="24"/>
          <w:szCs w:val="24"/>
        </w:rPr>
        <w:t xml:space="preserve"> карточки с заданиями и текстами; презентация к уроку.</w:t>
      </w:r>
    </w:p>
    <w:p w:rsidR="00992654" w:rsidRPr="00307890" w:rsidRDefault="00992654" w:rsidP="0030789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07890">
        <w:rPr>
          <w:rFonts w:ascii="Times New Roman" w:hAnsi="Times New Roman"/>
          <w:b/>
          <w:sz w:val="24"/>
          <w:szCs w:val="24"/>
        </w:rPr>
        <w:t>Тип урока: Урок повторения знаний, учитель Нестеренко Виктория Викторовна МОУ «Пролетарская средняя общеобразовательная школа №1»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7150"/>
        <w:gridCol w:w="1851"/>
        <w:gridCol w:w="3697"/>
      </w:tblGrid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7150" w:type="dxa"/>
          </w:tcPr>
          <w:p w:rsidR="00992654" w:rsidRPr="00115013" w:rsidRDefault="00992654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Деятельность обучающихся</w:t>
            </w:r>
          </w:p>
        </w:tc>
        <w:tc>
          <w:tcPr>
            <w:tcW w:w="3697" w:type="dxa"/>
          </w:tcPr>
          <w:p w:rsidR="00992654" w:rsidRPr="00115013" w:rsidRDefault="00992654" w:rsidP="00115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Формирование УУД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1.Организационный этап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992654" w:rsidRPr="00E80C46" w:rsidRDefault="00992654" w:rsidP="00E80C46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Проверьте готовность к уроку, повернитесь друг к другу, улыбнитесь, возьмите друг друга за руки и передайте тепло своей души соседу по парте.</w:t>
            </w:r>
          </w:p>
          <w:p w:rsidR="00992654" w:rsidRPr="00E80C46" w:rsidRDefault="00992654" w:rsidP="00115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: положительное отношение к школе, учению, желание учиться, адекватное представление о школе, о поведении в процессе учебной деятельности. 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волевая саморегуляция.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планирование учебного сотрудничества с учителем и со сверстниками.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Сообщение темы урока. Целеполагание.</w:t>
            </w:r>
          </w:p>
        </w:tc>
        <w:tc>
          <w:tcPr>
            <w:tcW w:w="7150" w:type="dxa"/>
          </w:tcPr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1.Какие буквы в русском языке не обозначают звуков?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- Приведите примеры слов, где звуков меньше, чем букв?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- Прочитайте стихотворение на слайде: (2 слайд)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Мягкий знак, мягк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знак,         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>Вместо шесть получим шест,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Без него нельзя 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к!                   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Вместо есть получим ест,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Без него не написать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>Банька в банку превратится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Тридцать, двадцать, десять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пять.  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>Вот что может получиться!.. Если будем забывать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Мягкий знак в словах писать.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                        Мягкий знак – хитрый знак.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                        Не сказать его никак.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                        Он не произносится,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                        Но в слово часто просится.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- Попытайтесь сформулировать тему нашего урока.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- Запишите число, классная работа, тему нашего урока: Повторяем правила правописания мягкого знака в словах.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2.Какие цели поставим перед собой?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- Как выстроим наш урок?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sz w:val="20"/>
                <w:szCs w:val="20"/>
              </w:rPr>
              <w:t>адекватно воспринимать оценку учителя, контроль и оценка прогнозирования.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01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формиро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softHyphen/>
              <w:t xml:space="preserve">вать коммуникативно-речевые действия, направленные на учет позиции собеседника (вслух говорит один, а другие внимательно </w:t>
            </w:r>
            <w:r w:rsidRPr="00115013">
              <w:rPr>
                <w:rFonts w:ascii="Times New Roman" w:hAnsi="Times New Roman"/>
                <w:spacing w:val="-2"/>
                <w:sz w:val="20"/>
                <w:szCs w:val="20"/>
              </w:rPr>
              <w:t>слушают), конструктивные способы взаимо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действия с окружающими.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Актуализация опорных знаний.</w:t>
            </w:r>
          </w:p>
        </w:tc>
        <w:tc>
          <w:tcPr>
            <w:tcW w:w="7150" w:type="dxa"/>
          </w:tcPr>
          <w:p w:rsidR="00992654" w:rsidRPr="00E80C46" w:rsidRDefault="00992654" w:rsidP="00E80C4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Каждой группе отгадать ребусы и записать слова в тетрадь:</w:t>
            </w:r>
          </w:p>
          <w:p w:rsidR="00992654" w:rsidRPr="00E80C46" w:rsidRDefault="00992654" w:rsidP="00E80C46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7 я, </w:t>
            </w:r>
            <w:smartTag w:uri="urn:schemas-microsoft-com:office:smarttags" w:element="metricconverter">
              <w:smartTagPr>
                <w:attr w:name="ProductID" w:val="100 л"/>
              </w:smartTagPr>
              <w:r w:rsidRPr="00E80C46">
                <w:rPr>
                  <w:rFonts w:ascii="Times New Roman" w:hAnsi="Times New Roman"/>
                  <w:sz w:val="24"/>
                  <w:szCs w:val="24"/>
                </w:rPr>
                <w:t>100 л</w:t>
              </w:r>
            </w:smartTag>
            <w:r w:rsidRPr="00E80C46">
              <w:rPr>
                <w:rFonts w:ascii="Times New Roman" w:hAnsi="Times New Roman"/>
                <w:sz w:val="24"/>
                <w:szCs w:val="24"/>
              </w:rPr>
              <w:t xml:space="preserve">, 100 п, 100 н,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E80C46">
                <w:rPr>
                  <w:rFonts w:ascii="Times New Roman" w:hAnsi="Times New Roman"/>
                  <w:sz w:val="24"/>
                  <w:szCs w:val="24"/>
                </w:rPr>
                <w:t>100 г</w:t>
              </w:r>
            </w:smartTag>
            <w:r w:rsidRPr="00E80C46">
              <w:rPr>
                <w:rFonts w:ascii="Times New Roman" w:hAnsi="Times New Roman"/>
                <w:sz w:val="24"/>
                <w:szCs w:val="24"/>
              </w:rPr>
              <w:t>, 40 а.</w:t>
            </w:r>
          </w:p>
          <w:p w:rsidR="00992654" w:rsidRPr="00E80C46" w:rsidRDefault="00992654" w:rsidP="00E80C4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– В каких словах написали ь? (восемь, семья)</w:t>
            </w:r>
          </w:p>
          <w:p w:rsidR="00992654" w:rsidRPr="00E80C46" w:rsidRDefault="00992654" w:rsidP="00E80C46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На что указывает мягкий знак в словах?</w:t>
            </w:r>
          </w:p>
          <w:p w:rsidR="00992654" w:rsidRPr="00E80C46" w:rsidRDefault="00992654" w:rsidP="00E80C46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В каких случаях для обозначения мягкости мягкий знак не пишется? (Найдите на сенсорных крестах)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18"/>
                <w:szCs w:val="18"/>
              </w:rPr>
              <w:t>Личностные</w:t>
            </w:r>
            <w:r w:rsidRPr="00115013">
              <w:rPr>
                <w:rFonts w:ascii="Times New Roman" w:hAnsi="Times New Roman"/>
                <w:sz w:val="18"/>
                <w:szCs w:val="18"/>
              </w:rPr>
              <w:t>: высказывать свою точку зрения на обсуждаемые вопросы,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 Познавательные: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общеучебные умения структурировать знания, контроль и оценка процесса деятельности.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целеполагание как постановка учебной задачи; принимать и сохранять учебную задачу, планировать свое действие.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Чистописание.</w:t>
            </w:r>
          </w:p>
        </w:tc>
        <w:tc>
          <w:tcPr>
            <w:tcW w:w="7150" w:type="dxa"/>
          </w:tcPr>
          <w:p w:rsidR="00992654" w:rsidRPr="00E80C46" w:rsidRDefault="00992654" w:rsidP="00E80C46">
            <w:pPr>
              <w:spacing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Мы будем работать под девизом: (3 слайд)</w:t>
            </w:r>
          </w:p>
          <w:p w:rsidR="00992654" w:rsidRPr="00E80C46" w:rsidRDefault="00992654" w:rsidP="00E80C46">
            <w:pPr>
              <w:spacing w:line="240" w:lineRule="auto"/>
              <w:ind w:left="180"/>
              <w:rPr>
                <w:rFonts w:ascii="Times New Roman" w:hAnsi="Times New Roman"/>
                <w:i/>
                <w:sz w:val="24"/>
                <w:szCs w:val="24"/>
              </w:rPr>
            </w:pPr>
            <w:r w:rsidRPr="00E80C46">
              <w:rPr>
                <w:rFonts w:ascii="Times New Roman" w:hAnsi="Times New Roman"/>
                <w:i/>
                <w:sz w:val="24"/>
                <w:szCs w:val="24"/>
              </w:rPr>
              <w:t>Запоминать умеет тот, кто умеет быть внимательным.</w:t>
            </w:r>
          </w:p>
          <w:p w:rsidR="00992654" w:rsidRPr="00E80C46" w:rsidRDefault="00992654" w:rsidP="00E80C46">
            <w:pPr>
              <w:spacing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Запишите эту фразу красиво и аккуратно.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знаково-символические, моделирование, построение логической цепи рассуждения и тд.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оценивание усваемого содержания, исходя из личностных ценностей.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постановка вопросов, инициативное сотрудничество.</w:t>
            </w:r>
          </w:p>
          <w:p w:rsidR="00992654" w:rsidRPr="00115013" w:rsidRDefault="00992654" w:rsidP="00115013">
            <w:pPr>
              <w:shd w:val="clear" w:color="auto" w:fill="FFFFFF"/>
              <w:spacing w:after="0" w:line="240" w:lineRule="auto"/>
              <w:ind w:righ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sz w:val="20"/>
                <w:szCs w:val="20"/>
              </w:rPr>
              <w:t>Волевая саморегуляция, контроль в форме сличения способа действия и его результата с заданным эталоном.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5.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Работа по теме урока.</w:t>
            </w:r>
          </w:p>
        </w:tc>
        <w:tc>
          <w:tcPr>
            <w:tcW w:w="7150" w:type="dxa"/>
          </w:tcPr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80C46">
              <w:rPr>
                <w:rFonts w:ascii="Times New Roman" w:hAnsi="Times New Roman"/>
                <w:b/>
                <w:sz w:val="24"/>
                <w:szCs w:val="24"/>
              </w:rPr>
              <w:t>1. Распредели слова на группы: (4 слайд)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80C46">
              <w:rPr>
                <w:rFonts w:ascii="Times New Roman" w:hAnsi="Times New Roman"/>
                <w:i/>
                <w:sz w:val="24"/>
                <w:szCs w:val="24"/>
              </w:rPr>
              <w:t>Мышь, колья, ноябрь, барьер, восемь, несешь, сплошь, дрожь, жилье, вьюнок, шестьдесят, деньги, учиться, невтерпеж, горяч, свеж, настежь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Вспомним правила правописания слов с ь знаком и без.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- Почему в словах: </w:t>
            </w:r>
            <w:r w:rsidRPr="00E80C46">
              <w:rPr>
                <w:rFonts w:ascii="Times New Roman" w:hAnsi="Times New Roman"/>
                <w:i/>
                <w:sz w:val="24"/>
                <w:szCs w:val="24"/>
              </w:rPr>
              <w:t xml:space="preserve">невтерпеж, горяч, свеж 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>нет ь?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На какие группы можно разделить эти слова?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Запишите слова в тетрадь по группам, слова в которых не пишется ь писать не нужно.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80C46">
              <w:rPr>
                <w:rFonts w:ascii="Times New Roman" w:hAnsi="Times New Roman"/>
                <w:b/>
                <w:sz w:val="24"/>
                <w:szCs w:val="24"/>
              </w:rPr>
              <w:t xml:space="preserve">Физкультминутка. 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Упражнения для глаз: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1) Быстро поморгать, закрыть глаза и посидеть спокойно, медленно считая до пяти. Повторить три раза.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   2) В среднем темпе проделать три-четыре круговых движения глазами в правую сторону, столько же в левую сторону. Расслабив глазные мышцы, посмотреть вдаль на счет 1-6.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контроль и коррекция в форме сравнения способа действия и его результата с заданным эталоном;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11501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общеучебные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- осмысливание процесса общения как способа получения и передачи информации; последовательное и логичное рассказывание о событии, явлении, формулирование ответов на вопросы.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6.Применение знаний и умений в новой ситуации 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992654" w:rsidRPr="008459AD" w:rsidRDefault="00992654" w:rsidP="008459AD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8459AD">
              <w:rPr>
                <w:rFonts w:ascii="Times New Roman" w:hAnsi="Times New Roman"/>
                <w:b/>
                <w:sz w:val="24"/>
                <w:szCs w:val="24"/>
              </w:rPr>
              <w:t>Исправь ошибки в предложениях. (5 слайд)</w:t>
            </w:r>
          </w:p>
          <w:p w:rsidR="00992654" w:rsidRPr="008459AD" w:rsidRDefault="00992654" w:rsidP="008459AD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459AD">
              <w:rPr>
                <w:rFonts w:ascii="Times New Roman" w:hAnsi="Times New Roman"/>
                <w:i/>
                <w:sz w:val="24"/>
                <w:szCs w:val="24"/>
              </w:rPr>
              <w:t>Лучь солнца ярок и горячь.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459AD">
              <w:rPr>
                <w:rFonts w:ascii="Times New Roman" w:hAnsi="Times New Roman"/>
                <w:i/>
                <w:sz w:val="24"/>
                <w:szCs w:val="24"/>
              </w:rPr>
              <w:t>Он быстро помчался проч.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459AD">
              <w:rPr>
                <w:rFonts w:ascii="Times New Roman" w:hAnsi="Times New Roman"/>
                <w:i/>
                <w:sz w:val="24"/>
                <w:szCs w:val="24"/>
              </w:rPr>
              <w:t>Лесной еж колюч.</w:t>
            </w:r>
          </w:p>
          <w:p w:rsidR="00992654" w:rsidRPr="008459AD" w:rsidRDefault="00992654" w:rsidP="00845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9AD">
              <w:rPr>
                <w:rFonts w:ascii="Times New Roman" w:hAnsi="Times New Roman"/>
                <w:sz w:val="24"/>
                <w:szCs w:val="24"/>
              </w:rPr>
              <w:t>- Запиши предложения в тетрадь, если есть ошибки исправьте их.</w:t>
            </w:r>
          </w:p>
          <w:p w:rsidR="00992654" w:rsidRPr="008459AD" w:rsidRDefault="00992654" w:rsidP="008459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9AD">
              <w:rPr>
                <w:rFonts w:ascii="Times New Roman" w:hAnsi="Times New Roman"/>
                <w:sz w:val="24"/>
                <w:szCs w:val="24"/>
              </w:rPr>
              <w:t>- Были ли ошибки в предложениях? Какие?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9AD">
              <w:rPr>
                <w:rFonts w:ascii="Times New Roman" w:hAnsi="Times New Roman"/>
                <w:sz w:val="24"/>
                <w:szCs w:val="24"/>
              </w:rPr>
              <w:t>- Проверьте на слайде.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поиск и выделение необходимой информации, смысловое чтение, построение логической цепи рассуждения.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осознание того, что уже усвоено и что ещё подлежит усвоению, планировать свое действие.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7.Контроль усвоения, обсуждение допущенных ошибок и их коррекция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0C46">
              <w:rPr>
                <w:rFonts w:ascii="Times New Roman" w:hAnsi="Times New Roman"/>
                <w:b/>
                <w:sz w:val="24"/>
                <w:szCs w:val="24"/>
              </w:rPr>
              <w:t xml:space="preserve">    (работа по карточкам)     Подчеркните лишнее слово: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помощь, мышь, сторож, речь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луч, ключ, врач, горяч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свеж, хорош, горяч, невтерпеж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пятьдесят, шестьсот, восемьдесят, пятнадцать</w:t>
            </w:r>
          </w:p>
          <w:p w:rsidR="00992654" w:rsidRPr="00E80C46" w:rsidRDefault="00992654" w:rsidP="00E80C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Какие слова оказались лишними?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внесение необходимых дополнений и корректив  в план и способ действия в случае расхождения с эталоном.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8. Информация о домашнем задании, инструктаж по его выполнению</w:t>
            </w:r>
          </w:p>
        </w:tc>
        <w:tc>
          <w:tcPr>
            <w:tcW w:w="7150" w:type="dxa"/>
          </w:tcPr>
          <w:p w:rsidR="00992654" w:rsidRPr="00E80C46" w:rsidRDefault="00992654" w:rsidP="00E80C46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С какой орфограммой мы сегодня работали?</w:t>
            </w:r>
          </w:p>
          <w:p w:rsidR="00992654" w:rsidRPr="00E80C46" w:rsidRDefault="00992654" w:rsidP="00E80C46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sz w:val="24"/>
                <w:szCs w:val="24"/>
              </w:rPr>
              <w:t>- Кто из вас испытывал трудности на уроке?</w:t>
            </w:r>
          </w:p>
          <w:p w:rsidR="00992654" w:rsidRPr="00E80C46" w:rsidRDefault="00992654" w:rsidP="00E80C46">
            <w:pPr>
              <w:spacing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E80C46">
              <w:rPr>
                <w:rFonts w:ascii="Times New Roman" w:hAnsi="Times New Roman"/>
                <w:b/>
                <w:sz w:val="24"/>
                <w:szCs w:val="24"/>
              </w:rPr>
              <w:t>Д/з:</w:t>
            </w:r>
            <w:r w:rsidRPr="00E80C46">
              <w:rPr>
                <w:rFonts w:ascii="Times New Roman" w:hAnsi="Times New Roman"/>
                <w:sz w:val="24"/>
                <w:szCs w:val="24"/>
              </w:rPr>
              <w:t xml:space="preserve"> повторение орфограмм, списывание текстов</w:t>
            </w: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волевая саморегуляция. 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 xml:space="preserve"> поиск и выделение необходимой информации для выполнения заданий.</w:t>
            </w:r>
          </w:p>
        </w:tc>
      </w:tr>
      <w:tr w:rsidR="00992654" w:rsidRPr="00115013" w:rsidTr="008459AD">
        <w:tc>
          <w:tcPr>
            <w:tcW w:w="2088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9. Анализ  и формулирование выводов  по изученному материалу Рефлексия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0" w:type="dxa"/>
          </w:tcPr>
          <w:p w:rsidR="00992654" w:rsidRPr="00E80C46" w:rsidRDefault="00992654" w:rsidP="00E80C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0C46">
              <w:rPr>
                <w:rFonts w:ascii="Times New Roman" w:hAnsi="Times New Roman"/>
                <w:b/>
                <w:sz w:val="24"/>
                <w:szCs w:val="24"/>
              </w:rPr>
              <w:t>«Дерево успеха»</w:t>
            </w:r>
          </w:p>
          <w:p w:rsidR="00992654" w:rsidRPr="00E80C46" w:rsidRDefault="00992654" w:rsidP="001150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</w:tcPr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волевая саморегуляция, осознание того, что уже усвоено и что ещё подлежит усвоению.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:</w:t>
            </w: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 о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ценка процесса и результатов деятельности.</w:t>
            </w:r>
          </w:p>
          <w:p w:rsidR="00992654" w:rsidRPr="00115013" w:rsidRDefault="00992654" w:rsidP="001150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5013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Коммуникативные: </w:t>
            </w:r>
            <w:r w:rsidRPr="00115013">
              <w:rPr>
                <w:rFonts w:ascii="Times New Roman" w:hAnsi="Times New Roman"/>
                <w:sz w:val="20"/>
                <w:szCs w:val="20"/>
              </w:rPr>
              <w:t>умение выражать свои мысли, оценивание качества своей  и общей учебной деятельности .</w:t>
            </w:r>
          </w:p>
        </w:tc>
      </w:tr>
    </w:tbl>
    <w:p w:rsidR="00992654" w:rsidRDefault="00992654" w:rsidP="00B5085F"/>
    <w:p w:rsidR="00992654" w:rsidRDefault="00992654"/>
    <w:sectPr w:rsidR="00992654" w:rsidSect="00B5085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AF6E1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8FA2C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42CAD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BBCE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ACEC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8412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200C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FCCF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563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BA09E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E307F7"/>
    <w:multiLevelType w:val="hybridMultilevel"/>
    <w:tmpl w:val="2E388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163AA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85F"/>
    <w:rsid w:val="00115013"/>
    <w:rsid w:val="00307890"/>
    <w:rsid w:val="0034628B"/>
    <w:rsid w:val="00392DAB"/>
    <w:rsid w:val="008459AD"/>
    <w:rsid w:val="00892B68"/>
    <w:rsid w:val="00992654"/>
    <w:rsid w:val="009A0D34"/>
    <w:rsid w:val="00A35DA6"/>
    <w:rsid w:val="00B5085F"/>
    <w:rsid w:val="00C4144F"/>
    <w:rsid w:val="00E80C46"/>
    <w:rsid w:val="00FF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85F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085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4</Pages>
  <Words>992</Words>
  <Characters>5656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SamLab.ws</cp:lastModifiedBy>
  <cp:revision>3</cp:revision>
  <dcterms:created xsi:type="dcterms:W3CDTF">2012-11-29T05:26:00Z</dcterms:created>
  <dcterms:modified xsi:type="dcterms:W3CDTF">2015-01-25T07:26:00Z</dcterms:modified>
</cp:coreProperties>
</file>